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611A8B" w14:textId="77777777" w:rsidR="00944084" w:rsidRDefault="00944084" w:rsidP="00944084">
      <w:pPr>
        <w:pStyle w:val="NoSpacing"/>
      </w:pPr>
      <w:r>
        <w:rPr>
          <w:u w:val="single"/>
        </w:rPr>
        <w:t>Thomas FULLER</w:t>
      </w:r>
      <w:r>
        <w:t xml:space="preserve">    </w:t>
      </w:r>
      <w:proofErr w:type="gramStart"/>
      <w:r>
        <w:t xml:space="preserve">   (</w:t>
      </w:r>
      <w:proofErr w:type="gramEnd"/>
      <w:r>
        <w:t>fl.1485)</w:t>
      </w:r>
    </w:p>
    <w:p w14:paraId="57442EF2" w14:textId="77777777" w:rsidR="00944084" w:rsidRDefault="00944084" w:rsidP="00944084">
      <w:pPr>
        <w:pStyle w:val="NoSpacing"/>
      </w:pPr>
    </w:p>
    <w:p w14:paraId="6DC9DBD8" w14:textId="77777777" w:rsidR="00944084" w:rsidRDefault="00944084" w:rsidP="00944084">
      <w:pPr>
        <w:pStyle w:val="NoSpacing"/>
      </w:pPr>
    </w:p>
    <w:p w14:paraId="7403D6D1" w14:textId="77777777" w:rsidR="00944084" w:rsidRDefault="00944084" w:rsidP="00944084">
      <w:pPr>
        <w:pStyle w:val="NoSpacing"/>
      </w:pPr>
      <w:r>
        <w:t>12 Nov.1485</w:t>
      </w:r>
      <w:r>
        <w:tab/>
        <w:t>He was commissioned to levy and collect the subsidies of tunnage and</w:t>
      </w:r>
    </w:p>
    <w:p w14:paraId="5254F8C0" w14:textId="77777777" w:rsidR="00944084" w:rsidRDefault="00944084" w:rsidP="00944084">
      <w:pPr>
        <w:pStyle w:val="NoSpacing"/>
      </w:pPr>
      <w:r>
        <w:tab/>
      </w:r>
      <w:r>
        <w:tab/>
        <w:t>poundage in the port of London.    (C.F.R. 1485-1509 p.35)</w:t>
      </w:r>
    </w:p>
    <w:p w14:paraId="20D7BC16" w14:textId="77777777" w:rsidR="00944084" w:rsidRDefault="00944084" w:rsidP="00944084">
      <w:pPr>
        <w:pStyle w:val="NoSpacing"/>
      </w:pPr>
    </w:p>
    <w:p w14:paraId="0F5765C5" w14:textId="77777777" w:rsidR="00944084" w:rsidRDefault="00944084" w:rsidP="00944084">
      <w:pPr>
        <w:pStyle w:val="NoSpacing"/>
      </w:pPr>
    </w:p>
    <w:p w14:paraId="26E7FEE0" w14:textId="77777777" w:rsidR="00944084" w:rsidRDefault="00944084" w:rsidP="00944084">
      <w:pPr>
        <w:pStyle w:val="NoSpacing"/>
      </w:pPr>
      <w:r>
        <w:t>10 October 2024</w:t>
      </w:r>
    </w:p>
    <w:p w14:paraId="607FE5A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2C3F52" w14:textId="77777777" w:rsidR="00944084" w:rsidRDefault="00944084" w:rsidP="009139A6">
      <w:r>
        <w:separator/>
      </w:r>
    </w:p>
  </w:endnote>
  <w:endnote w:type="continuationSeparator" w:id="0">
    <w:p w14:paraId="3E73CC3F" w14:textId="77777777" w:rsidR="00944084" w:rsidRDefault="0094408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CA57F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8F502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60C1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800FB2" w14:textId="77777777" w:rsidR="00944084" w:rsidRDefault="00944084" w:rsidP="009139A6">
      <w:r>
        <w:separator/>
      </w:r>
    </w:p>
  </w:footnote>
  <w:footnote w:type="continuationSeparator" w:id="0">
    <w:p w14:paraId="49B22F99" w14:textId="77777777" w:rsidR="00944084" w:rsidRDefault="0094408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9463F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46537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47A1A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084"/>
    <w:rsid w:val="000666E0"/>
    <w:rsid w:val="00194602"/>
    <w:rsid w:val="002510B7"/>
    <w:rsid w:val="00270799"/>
    <w:rsid w:val="005C130B"/>
    <w:rsid w:val="00826F5C"/>
    <w:rsid w:val="009139A6"/>
    <w:rsid w:val="009411C2"/>
    <w:rsid w:val="00944084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3AD29A"/>
  <w15:chartTrackingRefBased/>
  <w15:docId w15:val="{3EB9E9C1-82BA-4A97-AE7F-006A09D9A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2024-10-10T19:09:00Z</dcterms:created>
  <dcterms:modified xsi:type="dcterms:W3CDTF">2024-10-10T19:09:00Z</dcterms:modified>
</cp:coreProperties>
</file>